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9F" w:rsidRPr="00E77870" w:rsidRDefault="002D5F9F" w:rsidP="002D5F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Richard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RUSSELL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2D5F9F" w:rsidRDefault="002D5F9F" w:rsidP="002D5F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Scrivener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F9F" w:rsidRDefault="002D5F9F" w:rsidP="002D5F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5F9F" w:rsidRDefault="002D5F9F" w:rsidP="002D5F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5F9F" w:rsidRDefault="002D5F9F" w:rsidP="002D5F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D5F9F" w:rsidRDefault="002D5F9F" w:rsidP="002D5F9F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D5F9F" w:rsidRDefault="002D5F9F" w:rsidP="002D5F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5F9F" w:rsidRDefault="002D5F9F" w:rsidP="002D5F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2D5F9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F9F" w:rsidRDefault="002D5F9F" w:rsidP="00E71FC3">
      <w:pPr>
        <w:spacing w:after="0" w:line="240" w:lineRule="auto"/>
      </w:pPr>
      <w:r>
        <w:separator/>
      </w:r>
    </w:p>
  </w:endnote>
  <w:endnote w:type="continuationSeparator" w:id="0">
    <w:p w:rsidR="002D5F9F" w:rsidRDefault="002D5F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F9F" w:rsidRDefault="002D5F9F" w:rsidP="00E71FC3">
      <w:pPr>
        <w:spacing w:after="0" w:line="240" w:lineRule="auto"/>
      </w:pPr>
      <w:r>
        <w:separator/>
      </w:r>
    </w:p>
  </w:footnote>
  <w:footnote w:type="continuationSeparator" w:id="0">
    <w:p w:rsidR="002D5F9F" w:rsidRDefault="002D5F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F9F"/>
    <w:rsid w:val="002D5F9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072045-5D7E-4721-ADE5-21F9C70EF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2016-05-21T20:03:00Z</dcterms:created>
  <dcterms:modified xsi:type="dcterms:W3CDTF">2016-05-21T20:04:00Z</dcterms:modified>
</cp:coreProperties>
</file>